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6306C11" w14:textId="77777777" w:rsidR="00FB52CE" w:rsidRPr="00FB52CE" w:rsidRDefault="00FB52CE" w:rsidP="00DA6446">
      <w:pPr>
        <w:rPr>
          <w:szCs w:val="24"/>
        </w:rPr>
      </w:pPr>
    </w:p>
    <w:p w14:paraId="06B93FC4" w14:textId="37BED028" w:rsidR="006E1577" w:rsidRDefault="00FB52CE" w:rsidP="001C6002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DA6446">
      <w:pPr>
        <w:rPr>
          <w:szCs w:val="24"/>
        </w:rPr>
      </w:pPr>
    </w:p>
    <w:p w14:paraId="2551B4B0" w14:textId="08C15DAD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>Postępowanie nr</w:t>
      </w:r>
      <w:r w:rsidR="00FE64D3">
        <w:rPr>
          <w:sz w:val="20"/>
        </w:rPr>
        <w:t xml:space="preserve"> </w:t>
      </w:r>
      <w:r w:rsidR="003942DC">
        <w:rPr>
          <w:b/>
          <w:bCs/>
          <w:sz w:val="20"/>
        </w:rPr>
        <w:t>…………</w:t>
      </w:r>
      <w:proofErr w:type="gramStart"/>
      <w:r w:rsidR="003942DC">
        <w:rPr>
          <w:b/>
          <w:bCs/>
          <w:sz w:val="20"/>
        </w:rPr>
        <w:t>…….</w:t>
      </w:r>
      <w:proofErr w:type="gramEnd"/>
      <w:r w:rsidR="003942DC">
        <w:rPr>
          <w:b/>
          <w:bCs/>
          <w:sz w:val="20"/>
        </w:rPr>
        <w:t>.</w:t>
      </w:r>
      <w:r w:rsidRPr="00561F24">
        <w:rPr>
          <w:b/>
          <w:bCs/>
          <w:sz w:val="20"/>
        </w:rPr>
        <w:t>,</w:t>
      </w:r>
      <w:r w:rsidRPr="00FB52CE">
        <w:rPr>
          <w:sz w:val="20"/>
        </w:rPr>
        <w:t xml:space="preserve"> dotyczące</w:t>
      </w:r>
      <w:r w:rsidR="0097582D">
        <w:rPr>
          <w:sz w:val="20"/>
        </w:rPr>
        <w:t xml:space="preserve">: </w:t>
      </w:r>
      <w:r w:rsidRPr="00FB52CE">
        <w:rPr>
          <w:sz w:val="20"/>
        </w:rPr>
        <w:t>……………………</w:t>
      </w:r>
      <w:r w:rsidR="001C6002">
        <w:rPr>
          <w:sz w:val="20"/>
        </w:rPr>
        <w:t>…………………</w:t>
      </w:r>
      <w:proofErr w:type="gramStart"/>
      <w:r w:rsidR="001C6002">
        <w:rPr>
          <w:sz w:val="20"/>
        </w:rPr>
        <w:t>…….</w:t>
      </w:r>
      <w:proofErr w:type="gramEnd"/>
      <w:r w:rsidR="001C6002">
        <w:rPr>
          <w:sz w:val="20"/>
        </w:rPr>
        <w:t>.</w:t>
      </w:r>
      <w:r w:rsidRPr="00FB52CE">
        <w:rPr>
          <w:sz w:val="20"/>
        </w:rPr>
        <w:t>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0B397DCF" w14:textId="5C5ECECC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</w:p>
    <w:p w14:paraId="379C2127" w14:textId="77777777" w:rsidR="00FB52CE" w:rsidRPr="00FB52CE" w:rsidRDefault="00FB52CE" w:rsidP="001C6002">
      <w:pPr>
        <w:spacing w:after="120" w:line="360" w:lineRule="auto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22E7F56B" w:rsidR="00FB52CE" w:rsidRDefault="00FB52CE" w:rsidP="001C6002">
      <w:pPr>
        <w:spacing w:after="120" w:line="360" w:lineRule="auto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1BFAFCF9" w14:textId="35B2BCAB" w:rsidR="00CE4FB9" w:rsidRPr="00CE4FB9" w:rsidRDefault="00CE4FB9" w:rsidP="001C6002">
      <w:pPr>
        <w:spacing w:line="360" w:lineRule="auto"/>
        <w:rPr>
          <w:rFonts w:cs="Arial"/>
          <w:sz w:val="20"/>
        </w:rPr>
      </w:pPr>
      <w:r>
        <w:rPr>
          <w:rFonts w:cs="Arial"/>
          <w:sz w:val="20"/>
        </w:rPr>
        <w:t>O</w:t>
      </w:r>
      <w:r w:rsidRPr="00CE4FB9">
        <w:rPr>
          <w:rFonts w:cs="Arial"/>
          <w:sz w:val="20"/>
        </w:rPr>
        <w:t>świadczam, że:</w:t>
      </w:r>
    </w:p>
    <w:p w14:paraId="2C0F3BEF" w14:textId="11422116" w:rsidR="00CE4FB9" w:rsidRDefault="00CE4FB9" w:rsidP="001C6002">
      <w:pPr>
        <w:numPr>
          <w:ilvl w:val="0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cs="Arial"/>
          <w:sz w:val="20"/>
        </w:rPr>
        <w:t>Otrzymałem(</w:t>
      </w:r>
      <w:proofErr w:type="spellStart"/>
      <w:r w:rsidRPr="00CE4FB9">
        <w:rPr>
          <w:rFonts w:cs="Arial"/>
          <w:sz w:val="20"/>
        </w:rPr>
        <w:t>am</w:t>
      </w:r>
      <w:proofErr w:type="spellEnd"/>
      <w:r w:rsidRPr="00CE4FB9">
        <w:rPr>
          <w:rFonts w:cs="Arial"/>
          <w:sz w:val="20"/>
        </w:rPr>
        <w:t>) od Zamawiającego dokumentacj</w:t>
      </w:r>
      <w:r w:rsidR="006E1577">
        <w:rPr>
          <w:rFonts w:cs="Arial"/>
          <w:sz w:val="20"/>
        </w:rPr>
        <w:t>e</w:t>
      </w:r>
      <w:r w:rsidR="001C6002">
        <w:rPr>
          <w:rFonts w:cs="Arial"/>
          <w:sz w:val="20"/>
        </w:rPr>
        <w:t xml:space="preserve"> </w:t>
      </w:r>
      <w:r w:rsidRPr="00CE4FB9">
        <w:rPr>
          <w:rFonts w:cs="Arial"/>
          <w:sz w:val="20"/>
        </w:rPr>
        <w:t>dotycz</w:t>
      </w:r>
      <w:r w:rsidR="006E1577">
        <w:rPr>
          <w:rFonts w:cs="Arial"/>
          <w:sz w:val="20"/>
        </w:rPr>
        <w:t>ącą</w:t>
      </w:r>
      <w:r w:rsidRPr="00CE4FB9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w/w </w:t>
      </w:r>
      <w:r w:rsidRPr="00CE4FB9">
        <w:rPr>
          <w:rFonts w:cs="Arial"/>
          <w:sz w:val="20"/>
        </w:rPr>
        <w:t>postępowania</w:t>
      </w:r>
      <w:r w:rsidR="001C6002">
        <w:rPr>
          <w:rFonts w:cs="Arial"/>
          <w:sz w:val="20"/>
        </w:rPr>
        <w:t xml:space="preserve">: </w:t>
      </w:r>
    </w:p>
    <w:p w14:paraId="4F420B8E" w14:textId="77777777" w:rsidR="001C6002" w:rsidRDefault="001C6002" w:rsidP="001C6002">
      <w:pPr>
        <w:spacing w:line="360" w:lineRule="auto"/>
        <w:ind w:left="720"/>
        <w:rPr>
          <w:rFonts w:cs="Arial"/>
          <w:sz w:val="20"/>
        </w:rPr>
      </w:pPr>
    </w:p>
    <w:p w14:paraId="3D72A226" w14:textId="77777777" w:rsidR="00205D0F" w:rsidRPr="00CE4FB9" w:rsidRDefault="00205D0F" w:rsidP="001C6002">
      <w:pPr>
        <w:spacing w:line="360" w:lineRule="auto"/>
        <w:ind w:left="720"/>
        <w:rPr>
          <w:rFonts w:cs="Arial"/>
          <w:sz w:val="20"/>
        </w:rPr>
      </w:pPr>
    </w:p>
    <w:p w14:paraId="5F7B12D8" w14:textId="4305CC1C" w:rsidR="00CE4FB9" w:rsidRPr="00CE4FB9" w:rsidRDefault="00CE4FB9" w:rsidP="001C6002">
      <w:pPr>
        <w:numPr>
          <w:ilvl w:val="0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Dokumentacja została przekazana w </w:t>
      </w:r>
      <w:proofErr w:type="gramStart"/>
      <w:r w:rsidRPr="00CE4FB9">
        <w:rPr>
          <w:rFonts w:cs="Arial"/>
          <w:sz w:val="20"/>
        </w:rPr>
        <w:t>dniu:</w:t>
      </w:r>
      <w:r w:rsidR="006E1577">
        <w:rPr>
          <w:rFonts w:cs="Arial"/>
          <w:sz w:val="20"/>
        </w:rPr>
        <w:t>…</w:t>
      </w:r>
      <w:proofErr w:type="gramEnd"/>
      <w:r w:rsidR="006E1577">
        <w:rPr>
          <w:rFonts w:cs="Arial"/>
          <w:sz w:val="20"/>
        </w:rPr>
        <w:t>……….</w:t>
      </w:r>
      <w:r w:rsidRPr="00CE4FB9">
        <w:rPr>
          <w:rFonts w:cs="Arial"/>
          <w:sz w:val="20"/>
        </w:rPr>
        <w:t xml:space="preserve"> </w:t>
      </w:r>
      <w:r w:rsidRPr="00CE4FB9">
        <w:rPr>
          <w:rFonts w:cs="Arial"/>
          <w:b/>
          <w:bCs/>
          <w:sz w:val="20"/>
        </w:rPr>
        <w:t>[data odbioru]</w:t>
      </w:r>
      <w:r w:rsidRPr="00CE4FB9">
        <w:rPr>
          <w:rFonts w:cs="Arial"/>
          <w:sz w:val="20"/>
        </w:rPr>
        <w:t>, w formie:</w:t>
      </w:r>
    </w:p>
    <w:p w14:paraId="0F8ECC34" w14:textId="77777777" w:rsidR="00CE4FB9" w:rsidRPr="00CE4FB9" w:rsidRDefault="00CE4FB9" w:rsidP="001C6002">
      <w:pPr>
        <w:numPr>
          <w:ilvl w:val="1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elektronicznej (np. platforma zakupowa / e-mail / nośnik danych),</w:t>
      </w:r>
    </w:p>
    <w:p w14:paraId="743C914C" w14:textId="77777777" w:rsidR="00CE4FB9" w:rsidRPr="00CE4FB9" w:rsidRDefault="00CE4FB9" w:rsidP="001C6002">
      <w:pPr>
        <w:numPr>
          <w:ilvl w:val="1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papierowej,</w:t>
      </w:r>
    </w:p>
    <w:p w14:paraId="529F0978" w14:textId="77777777" w:rsidR="00CE4FB9" w:rsidRDefault="00CE4FB9" w:rsidP="001C6002">
      <w:pPr>
        <w:numPr>
          <w:ilvl w:val="1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innej: ______________________________________.</w:t>
      </w:r>
    </w:p>
    <w:p w14:paraId="14A29C15" w14:textId="77777777" w:rsidR="006E1577" w:rsidRPr="00CE4FB9" w:rsidRDefault="006E1577" w:rsidP="001C6002">
      <w:pPr>
        <w:spacing w:line="360" w:lineRule="auto"/>
        <w:ind w:left="1440"/>
        <w:rPr>
          <w:rFonts w:cs="Arial"/>
          <w:sz w:val="20"/>
        </w:rPr>
      </w:pPr>
    </w:p>
    <w:p w14:paraId="0860A6C7" w14:textId="6765C6CB" w:rsidR="00CE4FB9" w:rsidRPr="00CE4FB9" w:rsidRDefault="00CE4FB9" w:rsidP="001C6002">
      <w:pPr>
        <w:numPr>
          <w:ilvl w:val="0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Zobowiązuję się do wykorzystania dokumentacji wyłącznie na potrzeby przygotowania oferty </w:t>
      </w:r>
      <w:r w:rsidR="006E1577">
        <w:rPr>
          <w:rFonts w:cs="Arial"/>
          <w:sz w:val="20"/>
        </w:rPr>
        <w:t xml:space="preserve">               </w:t>
      </w:r>
      <w:r w:rsidRPr="00CE4FB9">
        <w:rPr>
          <w:rFonts w:cs="Arial"/>
          <w:sz w:val="20"/>
        </w:rPr>
        <w:t>w ww. postępowaniu oraz do nieudostępniania jej osobom trzecim bez zgody Zamawiającego.</w:t>
      </w:r>
    </w:p>
    <w:p w14:paraId="710672DF" w14:textId="4AF39A31" w:rsidR="00CE4FB9" w:rsidRPr="0088267E" w:rsidRDefault="00CE4FB9" w:rsidP="00DA6446">
      <w:pPr>
        <w:rPr>
          <w:rFonts w:cs="Arial"/>
          <w:sz w:val="20"/>
        </w:rPr>
      </w:pPr>
    </w:p>
    <w:p w14:paraId="22DC1B0C" w14:textId="77777777" w:rsidR="00CE4FB9" w:rsidRDefault="00CE4FB9" w:rsidP="00DA6446">
      <w:pPr>
        <w:rPr>
          <w:sz w:val="22"/>
        </w:rPr>
      </w:pPr>
    </w:p>
    <w:p w14:paraId="6E184418" w14:textId="77777777" w:rsidR="00FB52CE" w:rsidRDefault="00FB52CE" w:rsidP="00DA6446">
      <w:pPr>
        <w:rPr>
          <w:sz w:val="22"/>
        </w:rPr>
      </w:pPr>
    </w:p>
    <w:p w14:paraId="33F92D9A" w14:textId="77777777" w:rsidR="00FB52CE" w:rsidRDefault="00FB52CE" w:rsidP="00DA6446">
      <w:pPr>
        <w:rPr>
          <w:sz w:val="22"/>
        </w:rPr>
      </w:pPr>
    </w:p>
    <w:p w14:paraId="79574189" w14:textId="77777777" w:rsidR="00FB52CE" w:rsidRPr="00FB52CE" w:rsidRDefault="00FB52CE" w:rsidP="00DA6446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DA6446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194E6151" w:rsidR="00FB52CE" w:rsidRPr="00FB52CE" w:rsidRDefault="001C6002" w:rsidP="001C6002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    </w:t>
      </w:r>
      <w:r w:rsidR="00FB52CE" w:rsidRPr="00FB52CE">
        <w:rPr>
          <w:b/>
          <w:bCs/>
          <w:sz w:val="20"/>
        </w:rPr>
        <w:t>Oferent</w:t>
      </w:r>
      <w:r w:rsidR="00FB52CE" w:rsidRPr="00FB52CE">
        <w:rPr>
          <w:sz w:val="20"/>
        </w:rPr>
        <w:t xml:space="preserve">                                                             </w:t>
      </w:r>
      <w:r w:rsidR="00FB52CE">
        <w:rPr>
          <w:sz w:val="20"/>
        </w:rPr>
        <w:t xml:space="preserve">       </w:t>
      </w:r>
      <w:r w:rsidR="00FB52CE"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DA6446">
      <w:pPr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r w:rsidRPr="00C72378">
            <w:rPr>
              <w:color w:val="808080"/>
              <w:sz w:val="14"/>
              <w:szCs w:val="14"/>
              <w:lang w:val="de-DE"/>
            </w:rPr>
            <w:t xml:space="preserve">e-mail: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0432F8CF" w:rsidR="00E4605D" w:rsidRPr="00DE791B" w:rsidRDefault="00DA6446" w:rsidP="00DA6446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27FC523" wp14:editId="6ABAA26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0BC1D2D"/>
    <w:multiLevelType w:val="multilevel"/>
    <w:tmpl w:val="19D6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7564DA"/>
    <w:multiLevelType w:val="hybridMultilevel"/>
    <w:tmpl w:val="62D4D2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145FEC"/>
    <w:multiLevelType w:val="hybridMultilevel"/>
    <w:tmpl w:val="5362512E"/>
    <w:lvl w:ilvl="0" w:tplc="E6F86F9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5"/>
  </w:num>
  <w:num w:numId="2" w16cid:durableId="778648528">
    <w:abstractNumId w:val="8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4"/>
  </w:num>
  <w:num w:numId="6" w16cid:durableId="1239099871">
    <w:abstractNumId w:val="6"/>
  </w:num>
  <w:num w:numId="7" w16cid:durableId="684942589">
    <w:abstractNumId w:val="2"/>
  </w:num>
  <w:num w:numId="8" w16cid:durableId="229853301">
    <w:abstractNumId w:val="7"/>
  </w:num>
  <w:num w:numId="9" w16cid:durableId="1206017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C6002"/>
    <w:rsid w:val="001D6F1C"/>
    <w:rsid w:val="001E2535"/>
    <w:rsid w:val="0020033B"/>
    <w:rsid w:val="00205D0F"/>
    <w:rsid w:val="00205F8E"/>
    <w:rsid w:val="00212FEE"/>
    <w:rsid w:val="002550E4"/>
    <w:rsid w:val="00270553"/>
    <w:rsid w:val="00271A39"/>
    <w:rsid w:val="002A5D97"/>
    <w:rsid w:val="002B6AA9"/>
    <w:rsid w:val="002D1FDA"/>
    <w:rsid w:val="002D6AC1"/>
    <w:rsid w:val="002D7807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942DC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61F24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6E1577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5C9F"/>
    <w:rsid w:val="00875F60"/>
    <w:rsid w:val="00876DE0"/>
    <w:rsid w:val="008809F1"/>
    <w:rsid w:val="00880A9E"/>
    <w:rsid w:val="008A4A2B"/>
    <w:rsid w:val="008B1A99"/>
    <w:rsid w:val="008B1BB7"/>
    <w:rsid w:val="008D3639"/>
    <w:rsid w:val="008D5C7B"/>
    <w:rsid w:val="008F3F11"/>
    <w:rsid w:val="008F6A82"/>
    <w:rsid w:val="0090257E"/>
    <w:rsid w:val="00902F4D"/>
    <w:rsid w:val="00920723"/>
    <w:rsid w:val="009300C3"/>
    <w:rsid w:val="009319EB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D0E32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4FB9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A644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1C6002"/>
    <w:pPr>
      <w:ind w:left="720"/>
      <w:jc w:val="left"/>
    </w:pPr>
    <w:rPr>
      <w:rFonts w:ascii="Times New Roman" w:hAnsi="Times New Roman"/>
      <w:szCs w:val="24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1C60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0</TotalTime>
  <Pages>1</Pages>
  <Words>126</Words>
  <Characters>1011</Characters>
  <Application>Microsoft Office Word</Application>
  <DocSecurity>0</DocSecurity>
  <Lines>33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1313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Kraśniewska Ilona (OIL)</cp:lastModifiedBy>
  <cp:revision>2</cp:revision>
  <cp:lastPrinted>2018-04-27T07:47:00Z</cp:lastPrinted>
  <dcterms:created xsi:type="dcterms:W3CDTF">2026-03-30T10:14:00Z</dcterms:created>
  <dcterms:modified xsi:type="dcterms:W3CDTF">2026-03-30T10:14:00Z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2026-03-30T10:14:28Z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f9edba82-bc84-445d-bd57-1b7da504a421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